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7B" w:rsidRDefault="003F337B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William KELEWAY</w:t>
      </w:r>
      <w:r w:rsidR="00E203D7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 w:rsidR="00E203D7">
        <w:rPr>
          <w:rFonts w:ascii="Times New Roman" w:hAnsi="Times New Roman" w:cs="Times New Roman"/>
          <w:sz w:val="24"/>
          <w:szCs w:val="24"/>
          <w:u w:val="single"/>
        </w:rPr>
        <w:t>KALWE)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(fl.1428)</w:t>
      </w:r>
    </w:p>
    <w:p w:rsidR="003F337B" w:rsidRDefault="00E203D7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Bodmin Priory.</w:t>
      </w:r>
    </w:p>
    <w:p w:rsidR="003F337B" w:rsidRDefault="003F337B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37B" w:rsidRDefault="003F337B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337B" w:rsidRDefault="003F337B" w:rsidP="003F337B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Feb.1428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3F337B" w:rsidRDefault="003F337B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p.116)</w:t>
      </w:r>
    </w:p>
    <w:p w:rsidR="00E203D7" w:rsidRPr="00E203D7" w:rsidRDefault="00E203D7" w:rsidP="00E203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03D7">
        <w:rPr>
          <w:rFonts w:ascii="Times New Roman" w:hAnsi="Times New Roman" w:cs="Times New Roman"/>
          <w:sz w:val="24"/>
          <w:szCs w:val="24"/>
        </w:rPr>
        <w:t>26 Mar.</w:t>
      </w:r>
      <w:r w:rsidRPr="00E203D7">
        <w:rPr>
          <w:rFonts w:ascii="Times New Roman" w:hAnsi="Times New Roman" w:cs="Times New Roman"/>
          <w:sz w:val="24"/>
          <w:szCs w:val="24"/>
        </w:rPr>
        <w:tab/>
        <w:t xml:space="preserve">He was ordained subdeacon in the chapel within the manor of </w:t>
      </w:r>
      <w:proofErr w:type="spellStart"/>
      <w:r w:rsidRPr="00E203D7">
        <w:rPr>
          <w:rFonts w:ascii="Times New Roman" w:hAnsi="Times New Roman" w:cs="Times New Roman"/>
          <w:sz w:val="24"/>
          <w:szCs w:val="24"/>
        </w:rPr>
        <w:t>Crediton</w:t>
      </w:r>
      <w:proofErr w:type="spellEnd"/>
      <w:r w:rsidRPr="00E203D7">
        <w:rPr>
          <w:rFonts w:ascii="Times New Roman" w:hAnsi="Times New Roman" w:cs="Times New Roman"/>
          <w:sz w:val="24"/>
          <w:szCs w:val="24"/>
        </w:rPr>
        <w:t>.</w:t>
      </w:r>
    </w:p>
    <w:p w:rsidR="00E203D7" w:rsidRDefault="00E203D7" w:rsidP="00E203D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03D7">
        <w:rPr>
          <w:rFonts w:ascii="Times New Roman" w:hAnsi="Times New Roman" w:cs="Times New Roman"/>
          <w:sz w:val="24"/>
          <w:szCs w:val="24"/>
        </w:rPr>
        <w:tab/>
      </w:r>
      <w:r w:rsidRPr="00E203D7">
        <w:rPr>
          <w:rFonts w:ascii="Times New Roman" w:hAnsi="Times New Roman" w:cs="Times New Roman"/>
          <w:sz w:val="24"/>
          <w:szCs w:val="24"/>
        </w:rPr>
        <w:tab/>
        <w:t>(ibid.p.125)</w:t>
      </w:r>
    </w:p>
    <w:p w:rsidR="00140B35" w:rsidRPr="00140B35" w:rsidRDefault="00140B35" w:rsidP="00140B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B35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May1429</w:t>
      </w:r>
      <w:r>
        <w:rPr>
          <w:rFonts w:ascii="Times New Roman" w:hAnsi="Times New Roman" w:cs="Times New Roman"/>
          <w:sz w:val="24"/>
          <w:szCs w:val="24"/>
        </w:rPr>
        <w:tab/>
        <w:t>He was ordained deacon</w:t>
      </w:r>
      <w:r w:rsidRPr="00140B3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140B35"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 w:rsidRPr="00140B35"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</w:p>
    <w:p w:rsidR="00140B35" w:rsidRDefault="00140B35" w:rsidP="00140B3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140B35">
        <w:rPr>
          <w:rFonts w:ascii="Times New Roman" w:hAnsi="Times New Roman" w:cs="Times New Roman"/>
          <w:sz w:val="24"/>
          <w:szCs w:val="24"/>
        </w:rPr>
        <w:tab/>
      </w:r>
      <w:r w:rsidRPr="00140B35">
        <w:rPr>
          <w:rFonts w:ascii="Times New Roman" w:hAnsi="Times New Roman" w:cs="Times New Roman"/>
          <w:sz w:val="24"/>
          <w:szCs w:val="24"/>
        </w:rPr>
        <w:tab/>
        <w:t>(“Register of Edmund Lacy, Bishop</w:t>
      </w:r>
      <w:r>
        <w:rPr>
          <w:rFonts w:ascii="Times New Roman" w:hAnsi="Times New Roman" w:cs="Times New Roman"/>
          <w:sz w:val="24"/>
          <w:szCs w:val="24"/>
        </w:rPr>
        <w:t xml:space="preserve"> of Exeter 1420-55” part 4 p.129</w:t>
      </w:r>
      <w:r w:rsidRPr="00140B35">
        <w:rPr>
          <w:rFonts w:ascii="Times New Roman" w:hAnsi="Times New Roman" w:cs="Times New Roman"/>
          <w:sz w:val="24"/>
          <w:szCs w:val="24"/>
        </w:rPr>
        <w:t>)</w:t>
      </w:r>
    </w:p>
    <w:p w:rsidR="00A71EFF" w:rsidRPr="00A71EFF" w:rsidRDefault="00A71EFF" w:rsidP="00A71E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Sep.</w:t>
      </w:r>
      <w:r>
        <w:rPr>
          <w:rFonts w:ascii="Times New Roman" w:hAnsi="Times New Roman" w:cs="Times New Roman"/>
          <w:sz w:val="24"/>
          <w:szCs w:val="24"/>
        </w:rPr>
        <w:tab/>
        <w:t>He was ordained priest</w:t>
      </w:r>
      <w:r w:rsidRPr="00A71EFF">
        <w:rPr>
          <w:rFonts w:ascii="Times New Roman" w:hAnsi="Times New Roman" w:cs="Times New Roman"/>
          <w:sz w:val="24"/>
          <w:szCs w:val="24"/>
        </w:rPr>
        <w:t xml:space="preserve"> in the same place by the Bishop.  (ibid.p.128)</w:t>
      </w:r>
    </w:p>
    <w:p w:rsidR="00A71EFF" w:rsidRPr="00140B35" w:rsidRDefault="00A71EFF" w:rsidP="00140B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3D7" w:rsidRDefault="00E203D7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40B35" w:rsidRDefault="00140B35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July 2016</w:t>
      </w:r>
    </w:p>
    <w:p w:rsidR="00A71EFF" w:rsidRPr="007725C0" w:rsidRDefault="00A71EFF" w:rsidP="003F3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July 2016</w:t>
      </w:r>
    </w:p>
    <w:p w:rsidR="006B2F86" w:rsidRPr="003F337B" w:rsidRDefault="0053007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3F337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37B" w:rsidRDefault="003F337B" w:rsidP="00E71FC3">
      <w:pPr>
        <w:spacing w:after="0" w:line="240" w:lineRule="auto"/>
      </w:pPr>
      <w:r>
        <w:separator/>
      </w:r>
    </w:p>
  </w:endnote>
  <w:endnote w:type="continuationSeparator" w:id="0">
    <w:p w:rsidR="003F337B" w:rsidRDefault="003F33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37B" w:rsidRDefault="003F337B" w:rsidP="00E71FC3">
      <w:pPr>
        <w:spacing w:after="0" w:line="240" w:lineRule="auto"/>
      </w:pPr>
      <w:r>
        <w:separator/>
      </w:r>
    </w:p>
  </w:footnote>
  <w:footnote w:type="continuationSeparator" w:id="0">
    <w:p w:rsidR="003F337B" w:rsidRDefault="003F33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37B"/>
    <w:rsid w:val="00140B35"/>
    <w:rsid w:val="003F337B"/>
    <w:rsid w:val="00530073"/>
    <w:rsid w:val="005B0ABB"/>
    <w:rsid w:val="00A71EFF"/>
    <w:rsid w:val="00AB52E8"/>
    <w:rsid w:val="00B16D3F"/>
    <w:rsid w:val="00E203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D5CBC5-06BF-4E0C-BD00-D5A9449D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6</cp:revision>
  <dcterms:created xsi:type="dcterms:W3CDTF">2016-06-13T11:29:00Z</dcterms:created>
  <dcterms:modified xsi:type="dcterms:W3CDTF">2016-07-08T15:08:00Z</dcterms:modified>
</cp:coreProperties>
</file>